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D35FA" w14:textId="77777777" w:rsidR="001C346F" w:rsidRDefault="001C346F" w:rsidP="001C34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RYDON</w:t>
      </w:r>
      <w:r>
        <w:rPr>
          <w:rFonts w:ascii="Times New Roman" w:hAnsi="Times New Roman" w:cs="Times New Roman"/>
        </w:rPr>
        <w:t xml:space="preserve">      (fl.1483)</w:t>
      </w:r>
    </w:p>
    <w:p w14:paraId="4C9C7B8E" w14:textId="77777777" w:rsidR="001C346F" w:rsidRDefault="001C346F" w:rsidP="001C34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Battersea, Surrey. Husbandman.</w:t>
      </w:r>
    </w:p>
    <w:p w14:paraId="2A3CD838" w14:textId="77777777" w:rsidR="001C346F" w:rsidRDefault="001C346F" w:rsidP="001C346F">
      <w:pPr>
        <w:rPr>
          <w:rFonts w:ascii="Times New Roman" w:hAnsi="Times New Roman" w:cs="Times New Roman"/>
        </w:rPr>
      </w:pPr>
    </w:p>
    <w:p w14:paraId="7B3FA9D1" w14:textId="77777777" w:rsidR="001C346F" w:rsidRDefault="001C346F" w:rsidP="001C346F">
      <w:pPr>
        <w:rPr>
          <w:rFonts w:ascii="Times New Roman" w:hAnsi="Times New Roman" w:cs="Times New Roman"/>
        </w:rPr>
      </w:pPr>
    </w:p>
    <w:p w14:paraId="5462B015" w14:textId="77777777" w:rsidR="001C346F" w:rsidRDefault="001C346F" w:rsidP="001C34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Chester of London, staple merchant(q.v.), brought a plaint of debt</w:t>
      </w:r>
    </w:p>
    <w:p w14:paraId="690A0AE4" w14:textId="77777777" w:rsidR="001C346F" w:rsidRDefault="001C346F" w:rsidP="001C34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</w:t>
      </w:r>
      <w:proofErr w:type="spellStart"/>
      <w:r>
        <w:rPr>
          <w:rFonts w:ascii="Times New Roman" w:hAnsi="Times New Roman" w:cs="Times New Roman"/>
        </w:rPr>
        <w:t>Morreis</w:t>
      </w:r>
      <w:proofErr w:type="spellEnd"/>
      <w:r>
        <w:rPr>
          <w:rFonts w:ascii="Times New Roman" w:hAnsi="Times New Roman" w:cs="Times New Roman"/>
        </w:rPr>
        <w:t>, Vicar(q.v.), and Thomas Bartram(q.v.), both of</w:t>
      </w:r>
    </w:p>
    <w:p w14:paraId="4150B0EF" w14:textId="77777777" w:rsidR="001C346F" w:rsidRDefault="001C346F" w:rsidP="001C34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Battersea(q.v.).</w:t>
      </w:r>
    </w:p>
    <w:p w14:paraId="4FA08E13" w14:textId="77777777" w:rsidR="001C346F" w:rsidRDefault="001C346F" w:rsidP="001C34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D775328" w14:textId="77777777" w:rsidR="001C346F" w:rsidRDefault="001C346F" w:rsidP="001C346F">
      <w:pPr>
        <w:rPr>
          <w:rFonts w:ascii="Times New Roman" w:hAnsi="Times New Roman" w:cs="Times New Roman"/>
        </w:rPr>
      </w:pPr>
    </w:p>
    <w:p w14:paraId="45BE00B8" w14:textId="77777777" w:rsidR="001C346F" w:rsidRDefault="001C346F" w:rsidP="001C346F">
      <w:pPr>
        <w:rPr>
          <w:rFonts w:ascii="Times New Roman" w:hAnsi="Times New Roman" w:cs="Times New Roman"/>
        </w:rPr>
      </w:pPr>
    </w:p>
    <w:p w14:paraId="252E6EDC" w14:textId="77777777" w:rsidR="001C346F" w:rsidRDefault="001C346F" w:rsidP="001C34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July 2019</w:t>
      </w:r>
    </w:p>
    <w:p w14:paraId="371B14E7" w14:textId="77777777" w:rsidR="006B2F86" w:rsidRPr="00E71FC3" w:rsidRDefault="001C34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234A9" w14:textId="77777777" w:rsidR="001C346F" w:rsidRDefault="001C346F" w:rsidP="00E71FC3">
      <w:r>
        <w:separator/>
      </w:r>
    </w:p>
  </w:endnote>
  <w:endnote w:type="continuationSeparator" w:id="0">
    <w:p w14:paraId="55524C3F" w14:textId="77777777" w:rsidR="001C346F" w:rsidRDefault="001C346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139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DC294" w14:textId="77777777" w:rsidR="001C346F" w:rsidRDefault="001C346F" w:rsidP="00E71FC3">
      <w:r>
        <w:separator/>
      </w:r>
    </w:p>
  </w:footnote>
  <w:footnote w:type="continuationSeparator" w:id="0">
    <w:p w14:paraId="4770D63F" w14:textId="77777777" w:rsidR="001C346F" w:rsidRDefault="001C346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46F"/>
    <w:rsid w:val="001A7C09"/>
    <w:rsid w:val="001C346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1B2C9"/>
  <w15:chartTrackingRefBased/>
  <w15:docId w15:val="{19EADE89-3D61-4906-AF0A-996CD620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46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2019-07-15T18:26:00Z</dcterms:created>
  <dcterms:modified xsi:type="dcterms:W3CDTF">2019-07-15T18:26:00Z</dcterms:modified>
</cp:coreProperties>
</file>